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E1" w:rsidRDefault="00EB3EE1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EB3EE1" w:rsidRDefault="00EB3EE1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к отчету о численности и денежному содержанию</w:t>
      </w:r>
    </w:p>
    <w:p w:rsidR="00EB3EE1" w:rsidRDefault="00EB3EE1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муниципальных служащих и работников муниципальных</w:t>
      </w:r>
    </w:p>
    <w:p w:rsidR="00EB3EE1" w:rsidRDefault="00EB3EE1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учреждений МО «Ленский муниципальный район»</w:t>
      </w:r>
    </w:p>
    <w:p w:rsidR="00EB3EE1" w:rsidRDefault="00EB3EE1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EB3EE1" w:rsidRDefault="00EB3EE1" w:rsidP="00566A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При проведении анализа соотношения численности муниципальных служащих и работников муниципальных учреждений за 2015 год  к  2014 году  имеются расхождения:</w:t>
      </w: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По численности работников муниципальных учреждений - расхождение в сторону уменьшения по учреждениям образования на 24 единицы, из-за сокращения штатов вследствие ликвидации МБОУ «Урдомская ООШ», реорганизация МБОУ «Очейская ООШ» и перевода её в структурное учреждение Ленская СОШ. Уменьшение педагогических ставок произошло в связи с сокращением рабочей недели с 6-ти дневной на 5-ти дневную рабочую неделю с 01.09.2015 года.  </w:t>
      </w: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 численности работников культуры - уменьшение численности на 4,6 единицы произошло в связи с оптимизацией штатов (библиотека 2,8 единицы, ЦНКТ на 1,8 единицы).</w:t>
      </w:r>
    </w:p>
    <w:p w:rsidR="00EB3EE1" w:rsidRDefault="00EB3EE1" w:rsidP="00AF59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численности работников отдела образования уменьшение на 0,25 ставки, в связи с переводом водителя на 0,75 ставки. </w:t>
      </w: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 фонду оплаты труда муниципальных служащих Собрания депутатов МО «Ленский муниципальный район» произошло увеличение в связи с выплатой компенсации за неиспользуемый отпуск за 2013 год в сумме 19,7 тыс.рублей.</w:t>
      </w: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фонду оплаты труда  работников  Администрации МО «Ленский муниципальный район» произошло увеличение, в связи с тем, что в 2015 году оплачена задолженность по НДФЛ за 2014 год в сумме 423,8 тыс.рублей. </w:t>
      </w: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ФОТ муниципальных служащих Финансового отдела произошло увеличение в связи с увеличением классного чина у трёх муниципальных служащих,  выплатой компенсации за неиспользуемый отпуск при увольнении  двух муниципальных служащих,  в сумме 219,2 тыс. рублей.</w:t>
      </w: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отделу образования уменьшение фонда оплаты труда на сумму 111,4 тыс. рублей по муниципальным служащим произошло из-за того, что в 2015 году был уменьшен ФОТ по отделу образования, соответственно уменьшены стимулирующие выплаты. Уменьшение ФОТ по работникам отдела образования на сумму 3,5 тыс. рублей в связи с переводом водителя на 0,75 ставки.</w:t>
      </w: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Увеличение ФОТ по казённому учреждению «Эксплуатационная служба», произошло в связи с повышением заработной платы с 01.10.2015 года на 5,5%  в сумме 14,4 тыс. рублей.</w:t>
      </w:r>
    </w:p>
    <w:p w:rsidR="00EB3EE1" w:rsidRDefault="00EB3EE1" w:rsidP="008C40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Уменьшение ФОТ в муниципальных учреждениях образования в сумме 2615,9 тыс.рублей  произошло за счёт оптимизации штатов в связи с  реорганизаций Урдомской ООШ и Очейской ООШ , а также  с  уменьшением педагогических ставок в связи  с сокращением рабочей недели с 6-ти дневной на 5-ти дневную рабочую неделю с 01.09.2015 года.  </w:t>
      </w: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Увеличение  ФОТ за  2015 год по  МБУК «Яренский краеведческий музей» в сумме 177,8 тыс. рублей в связи с увеличением штатной численности работников,  введены 2 должности  с 01.10.2015 г. Увеличение ФОТ на 5,5% с 01.10.2015г. </w:t>
      </w: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Увеличение ФОТ в МБУК ЦНКТ в сумме 1317,4 тыс. рублей из-за передачи полномочий по культуре и переводу учреждений культуры с поселения на район с 01.03.2014 года. </w:t>
      </w: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Уменьшение ФОТ в МБУК «Ленская межпоселенческая библиотека» в сумме 966,8 тыс. рублей произошло в связи с  оптимизацией штатной численности работников учреждения.</w:t>
      </w:r>
    </w:p>
    <w:p w:rsidR="00EB3EE1" w:rsidRDefault="00EB3EE1" w:rsidP="00566A68">
      <w:pPr>
        <w:jc w:val="both"/>
        <w:rPr>
          <w:rFonts w:ascii="Times New Roman" w:hAnsi="Times New Roman"/>
          <w:sz w:val="28"/>
          <w:szCs w:val="28"/>
        </w:rPr>
      </w:pPr>
    </w:p>
    <w:p w:rsidR="00EB3EE1" w:rsidRDefault="00EB3EE1" w:rsidP="00544CEE">
      <w:pPr>
        <w:spacing w:line="240" w:lineRule="auto"/>
        <w:rPr>
          <w:rFonts w:ascii="Times New Roman" w:hAnsi="Times New Roman"/>
        </w:rPr>
      </w:pPr>
    </w:p>
    <w:sectPr w:rsidR="00EB3EE1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15B7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4E93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49EC"/>
    <w:rsid w:val="0019502A"/>
    <w:rsid w:val="001959CE"/>
    <w:rsid w:val="0019618B"/>
    <w:rsid w:val="0019665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A2"/>
    <w:rsid w:val="00212B64"/>
    <w:rsid w:val="0021338A"/>
    <w:rsid w:val="00214590"/>
    <w:rsid w:val="0021535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85A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13D4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610F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48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771C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92C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1F48"/>
    <w:rsid w:val="0061448F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4AE"/>
    <w:rsid w:val="006707EE"/>
    <w:rsid w:val="006709E0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44B5"/>
    <w:rsid w:val="00844A3C"/>
    <w:rsid w:val="00844DE4"/>
    <w:rsid w:val="008457F6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E57"/>
    <w:rsid w:val="008C30C4"/>
    <w:rsid w:val="008C4043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39D8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67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0F23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469D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F08A2"/>
    <w:rsid w:val="00AF0CA5"/>
    <w:rsid w:val="00AF1813"/>
    <w:rsid w:val="00AF28ED"/>
    <w:rsid w:val="00AF547F"/>
    <w:rsid w:val="00AF59C3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16CE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54A7"/>
    <w:rsid w:val="00C7556C"/>
    <w:rsid w:val="00C7580F"/>
    <w:rsid w:val="00C7621F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2FC0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67E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7058"/>
    <w:rsid w:val="00F9736E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2B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NoSpacing">
    <w:name w:val="No Spacing"/>
    <w:uiPriority w:val="99"/>
    <w:qFormat/>
    <w:rsid w:val="00B172C7"/>
    <w:rPr>
      <w:lang w:eastAsia="en-US"/>
    </w:rPr>
  </w:style>
  <w:style w:type="paragraph" w:styleId="ListParagraph">
    <w:name w:val="List Paragraph"/>
    <w:basedOn w:val="Normal"/>
    <w:uiPriority w:val="99"/>
    <w:qFormat/>
    <w:rsid w:val="005532BB"/>
    <w:pPr>
      <w:ind w:left="720"/>
      <w:contextualSpacing/>
    </w:pPr>
  </w:style>
  <w:style w:type="character" w:styleId="BookTitle">
    <w:name w:val="Book Title"/>
    <w:basedOn w:val="DefaultParagraphFont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8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641</TotalTime>
  <Pages>2</Pages>
  <Words>486</Words>
  <Characters>2775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2016-02-29T07:38:00Z</cp:lastPrinted>
  <dcterms:created xsi:type="dcterms:W3CDTF">2015-10-19T13:41:00Z</dcterms:created>
  <dcterms:modified xsi:type="dcterms:W3CDTF">2016-02-29T07:38:00Z</dcterms:modified>
</cp:coreProperties>
</file>